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4C4C7458"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80680B" w:rsidRPr="0080680B">
        <w:rPr>
          <w:rFonts w:ascii="Arial Narrow" w:hAnsi="Arial Narrow" w:cs="Arial"/>
          <w:b/>
          <w:bCs/>
        </w:rPr>
        <w:t>0168368</w:t>
      </w:r>
      <w:r w:rsidR="00556580">
        <w:rPr>
          <w:rFonts w:ascii="Arial Narrow" w:hAnsi="Arial Narrow" w:cs="Arial"/>
          <w:b/>
          <w:bCs/>
        </w:rPr>
        <w:t xml:space="preserve"> </w:t>
      </w:r>
      <w:r w:rsidR="001D5378">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9ED3F6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w:t>
      </w:r>
      <w:r w:rsidR="00556580">
        <w:rPr>
          <w:rFonts w:ascii="Arial Narrow" w:hAnsi="Arial Narrow" w:cs="Arial"/>
          <w:color w:val="000000"/>
          <w:lang w:val="es-ES_tradnl"/>
        </w:rPr>
        <w:t>2</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5B30895F"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EE1087">
        <w:rPr>
          <w:rFonts w:ascii="Arial Narrow" w:hAnsi="Arial Narrow"/>
          <w:b/>
          <w:bCs/>
        </w:rPr>
        <w:t xml:space="preserve"> 0011261 </w:t>
      </w:r>
      <w:r w:rsidR="001B0DA2">
        <w:rPr>
          <w:rFonts w:ascii="Arial Narrow" w:hAnsi="Arial Narrow"/>
          <w:b/>
          <w:bCs/>
        </w:rPr>
        <w:t xml:space="preserve"> </w:t>
      </w:r>
      <w:r w:rsidR="00672C94" w:rsidRPr="008150B4">
        <w:rPr>
          <w:rFonts w:ascii="Arial Narrow" w:hAnsi="Arial Narrow"/>
          <w:b/>
          <w:bCs/>
        </w:rPr>
        <w:t xml:space="preserve">del </w:t>
      </w:r>
      <w:r w:rsidR="00212185" w:rsidRPr="00212185">
        <w:rPr>
          <w:rFonts w:ascii="Arial Narrow" w:hAnsi="Arial Narrow"/>
          <w:b/>
          <w:bCs/>
        </w:rPr>
        <w:t>10 de agosto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414242">
        <w:rPr>
          <w:rFonts w:ascii="Arial Narrow" w:hAnsi="Arial Narrow"/>
        </w:rPr>
        <w:t>del señor</w:t>
      </w:r>
      <w:bookmarkStart w:id="0" w:name="_Hlk185578256"/>
      <w:bookmarkStart w:id="1" w:name="_Hlk164679141"/>
      <w:r w:rsidR="00414242">
        <w:rPr>
          <w:rFonts w:ascii="Arial Narrow" w:hAnsi="Arial Narrow"/>
        </w:rPr>
        <w:t xml:space="preserve"> </w:t>
      </w:r>
      <w:r w:rsidR="00EE1087">
        <w:rPr>
          <w:rFonts w:ascii="Arial Narrow" w:hAnsi="Arial Narrow"/>
          <w:b/>
          <w:bCs/>
        </w:rPr>
        <w:t>BLADIMIR JOSE DIAZ DIAZ</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EE1087">
        <w:rPr>
          <w:rFonts w:ascii="Arial Narrow" w:hAnsi="Arial Narrow"/>
        </w:rPr>
        <w:t>o</w:t>
      </w:r>
      <w:r w:rsidRPr="008150B4">
        <w:rPr>
          <w:rFonts w:ascii="Arial Narrow" w:hAnsi="Arial Narrow"/>
        </w:rPr>
        <w:t xml:space="preserve"> con cédula de ciudadanía número</w:t>
      </w:r>
      <w:bookmarkEnd w:id="1"/>
      <w:r w:rsidR="00C37E72">
        <w:rPr>
          <w:rFonts w:ascii="Arial Narrow" w:hAnsi="Arial Narrow"/>
        </w:rPr>
        <w:t xml:space="preserve"> </w:t>
      </w:r>
      <w:r w:rsidR="00EE1087">
        <w:rPr>
          <w:rFonts w:ascii="Arial Narrow" w:hAnsi="Arial Narrow"/>
        </w:rPr>
        <w:t>1.143.258.503</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407BA5" w:rsidRPr="00407BA5">
        <w:rPr>
          <w:rFonts w:ascii="Arial Narrow" w:hAnsi="Arial Narrow"/>
          <w:b/>
          <w:bCs/>
        </w:rPr>
        <w:t>QUINIENTOS SESENTA MIL TRESCIENTOS PESOS M/CTE. ($560.300,00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9B6684" w:rsidRPr="009B6684">
        <w:rPr>
          <w:rFonts w:ascii="Arial Narrow" w:hAnsi="Arial Narrow"/>
        </w:rPr>
        <w:t>35067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6C04192A"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3F4408">
        <w:rPr>
          <w:rFonts w:ascii="Arial Narrow" w:hAnsi="Arial Narrow"/>
        </w:rPr>
        <w:t>16 de noviembre</w:t>
      </w:r>
      <w:r w:rsidR="00212185">
        <w:rPr>
          <w:rFonts w:ascii="Arial Narrow" w:hAnsi="Arial Narrow"/>
        </w:rPr>
        <w:t xml:space="preserve"> de 2023</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48545B08"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EE1087">
        <w:rPr>
          <w:rFonts w:ascii="Arial Narrow" w:hAnsi="Arial Narrow"/>
        </w:rPr>
        <w:t>el señor</w:t>
      </w:r>
      <w:r w:rsidR="00C721D1" w:rsidRPr="00C721D1">
        <w:rPr>
          <w:rFonts w:ascii="Arial Narrow" w:hAnsi="Arial Narrow"/>
          <w:b/>
          <w:bCs/>
        </w:rPr>
        <w:t xml:space="preserve"> </w:t>
      </w:r>
      <w:r w:rsidR="00EE1087">
        <w:rPr>
          <w:rFonts w:ascii="Arial Narrow" w:hAnsi="Arial Narrow"/>
          <w:b/>
          <w:bCs/>
        </w:rPr>
        <w:t>BLADIMIR JOSE DIAZ DIAZ</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407BA5" w:rsidRPr="00407BA5">
        <w:rPr>
          <w:rFonts w:ascii="Arial Narrow" w:hAnsi="Arial Narrow"/>
          <w:b/>
          <w:bCs/>
        </w:rPr>
        <w:t>UN MILLON CIENTO VEINTE MIL SEISCIENTOS PESOS M/CTE. ($1.120.600,00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0D726BEF"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414242">
        <w:rPr>
          <w:rFonts w:ascii="Arial Narrow" w:hAnsi="Arial Narrow"/>
        </w:rPr>
        <w:t xml:space="preserve">del señor </w:t>
      </w:r>
      <w:r w:rsidR="00EE1087">
        <w:rPr>
          <w:rFonts w:ascii="Arial Narrow" w:hAnsi="Arial Narrow"/>
          <w:b/>
          <w:bCs/>
        </w:rPr>
        <w:t>BLADIMIR JOSE DIAZ DIAZ</w:t>
      </w:r>
      <w:r w:rsidR="00B10CAF" w:rsidRPr="00C37E72">
        <w:rPr>
          <w:rFonts w:ascii="Arial Narrow" w:hAnsi="Arial Narrow"/>
          <w:b/>
          <w:bCs/>
        </w:rPr>
        <w:t>,</w:t>
      </w:r>
      <w:r w:rsidR="00B10CAF" w:rsidRPr="008150B4">
        <w:rPr>
          <w:rFonts w:ascii="Arial Narrow" w:hAnsi="Arial Narrow"/>
        </w:rPr>
        <w:t xml:space="preserve"> identificad</w:t>
      </w:r>
      <w:r w:rsidR="00EE1087">
        <w:rPr>
          <w:rFonts w:ascii="Arial Narrow" w:hAnsi="Arial Narrow"/>
        </w:rPr>
        <w:t>o</w:t>
      </w:r>
      <w:r w:rsidR="00B10CAF" w:rsidRPr="008150B4">
        <w:rPr>
          <w:rFonts w:ascii="Arial Narrow" w:hAnsi="Arial Narrow"/>
        </w:rPr>
        <w:t xml:space="preserve"> con cédula de ciudadanía número</w:t>
      </w:r>
      <w:r w:rsidR="00B10CAF">
        <w:rPr>
          <w:rFonts w:ascii="Arial Narrow" w:hAnsi="Arial Narrow"/>
        </w:rPr>
        <w:t xml:space="preserve"> </w:t>
      </w:r>
      <w:r w:rsidR="00EE1087">
        <w:rPr>
          <w:rFonts w:ascii="Arial Narrow" w:hAnsi="Arial Narrow"/>
        </w:rPr>
        <w:t>1.143.258.503</w:t>
      </w:r>
      <w:r w:rsidR="00B10CAF" w:rsidRPr="008150B4">
        <w:rPr>
          <w:rFonts w:ascii="Arial Narrow" w:hAnsi="Arial Narrow"/>
        </w:rPr>
        <w:t xml:space="preserve">,por la suma de </w:t>
      </w:r>
      <w:r w:rsidR="00407BA5" w:rsidRPr="00407BA5">
        <w:rPr>
          <w:rFonts w:ascii="Arial Narrow" w:hAnsi="Arial Narrow"/>
          <w:b/>
          <w:bCs/>
        </w:rPr>
        <w:t>QUINIENTOS SESENTA MIL TRESCIENTOS PESOS M/CTE. ($560.300,00</w:t>
      </w:r>
      <w:r w:rsidR="00976D21" w:rsidRPr="008150B4">
        <w:rPr>
          <w:rFonts w:ascii="Arial Narrow" w:hAnsi="Arial Narrow"/>
          <w:b/>
          <w:bCs/>
        </w:rPr>
        <w:t>),</w:t>
      </w:r>
      <w:r w:rsidR="00976D21" w:rsidRPr="008150B4">
        <w:rPr>
          <w:rFonts w:ascii="Arial Narrow" w:hAnsi="Arial Narrow"/>
        </w:rPr>
        <w:t xml:space="preserve"> por concepto de la obligación contenida en la Resolución </w:t>
      </w:r>
      <w:r w:rsidR="009B6684" w:rsidRPr="009B6684">
        <w:rPr>
          <w:rFonts w:ascii="Arial Narrow" w:hAnsi="Arial Narrow"/>
        </w:rPr>
        <w:t>35067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a disposición de la ADRES o de aquellos que se llegaren a recibir hasta cubrir el valor total adeudado, a favor </w:t>
      </w:r>
      <w:r w:rsidRPr="00EC50CF">
        <w:rPr>
          <w:rFonts w:ascii="Arial Narrow" w:hAnsi="Arial Narrow"/>
        </w:rPr>
        <w:lastRenderedPageBreak/>
        <w:t>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57803C31"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EE1087">
        <w:rPr>
          <w:rFonts w:ascii="Arial Narrow" w:hAnsi="Arial Narrow"/>
        </w:rPr>
        <w:t>el señor</w:t>
      </w:r>
      <w:r w:rsidRPr="008150B4">
        <w:rPr>
          <w:rFonts w:ascii="Arial Narrow" w:hAnsi="Arial Narrow"/>
        </w:rPr>
        <w:t xml:space="preserve"> </w:t>
      </w:r>
      <w:r w:rsidR="00EE1087">
        <w:rPr>
          <w:rFonts w:ascii="Arial Narrow" w:hAnsi="Arial Narrow"/>
          <w:b/>
          <w:bCs/>
        </w:rPr>
        <w:t>BLADIMIR JOSE DIAZ DIAZ</w:t>
      </w:r>
      <w:r w:rsidR="0096235E" w:rsidRPr="00C37E72">
        <w:rPr>
          <w:rFonts w:ascii="Arial Narrow" w:hAnsi="Arial Narrow"/>
          <w:b/>
          <w:bCs/>
        </w:rPr>
        <w:t>,</w:t>
      </w:r>
      <w:r w:rsidR="0096235E" w:rsidRPr="008150B4">
        <w:rPr>
          <w:rFonts w:ascii="Arial Narrow" w:hAnsi="Arial Narrow"/>
        </w:rPr>
        <w:t xml:space="preserve"> identificad</w:t>
      </w:r>
      <w:r w:rsidR="00194B60">
        <w:rPr>
          <w:rFonts w:ascii="Arial Narrow" w:hAnsi="Arial Narrow"/>
        </w:rPr>
        <w:t>o</w:t>
      </w:r>
      <w:r w:rsidR="0096235E" w:rsidRPr="008150B4">
        <w:rPr>
          <w:rFonts w:ascii="Arial Narrow" w:hAnsi="Arial Narrow"/>
        </w:rPr>
        <w:t xml:space="preserve"> con cédula de ciudadanía número</w:t>
      </w:r>
      <w:r w:rsidR="0096235E">
        <w:rPr>
          <w:rFonts w:ascii="Arial Narrow" w:hAnsi="Arial Narrow"/>
        </w:rPr>
        <w:t xml:space="preserve"> </w:t>
      </w:r>
      <w:r w:rsidR="00EE1087">
        <w:rPr>
          <w:rFonts w:ascii="Arial Narrow" w:hAnsi="Arial Narrow"/>
        </w:rPr>
        <w:t>1.143.258.503</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499623"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w:t>
      </w:r>
      <w:r w:rsidR="00556580">
        <w:rPr>
          <w:rFonts w:ascii="Arial Narrow" w:hAnsi="Arial Narrow"/>
          <w:sz w:val="22"/>
          <w:szCs w:val="22"/>
        </w:rPr>
        <w:t>2</w:t>
      </w:r>
      <w:r w:rsidR="00B3551F">
        <w:rPr>
          <w:rFonts w:ascii="Arial Narrow" w:hAnsi="Arial Narrow"/>
          <w:sz w:val="22"/>
          <w:szCs w:val="22"/>
        </w:rPr>
        <w:t xml:space="preserve">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62E243E3" w:rsidR="00436830" w:rsidRPr="003713CD" w:rsidRDefault="0096235E" w:rsidP="0096235E">
      <w:pPr>
        <w:jc w:val="both"/>
        <w:rPr>
          <w:rFonts w:ascii="Arial Narrow" w:hAnsi="Arial Narrow"/>
          <w:i/>
          <w:iCs/>
          <w:noProof/>
          <w:sz w:val="16"/>
          <w:szCs w:val="16"/>
        </w:rPr>
      </w:pPr>
      <w:r w:rsidRPr="0096235E">
        <w:rPr>
          <w:rFonts w:ascii="Arial Narrow" w:hAnsi="Arial Narrow"/>
          <w:i/>
          <w:iCs/>
          <w:noProof/>
          <w:sz w:val="16"/>
          <w:szCs w:val="16"/>
        </w:rPr>
        <w:t>Expediente: 26203975-</w:t>
      </w:r>
      <w:r w:rsidR="00EE1087">
        <w:rPr>
          <w:rFonts w:ascii="Arial Narrow" w:hAnsi="Arial Narrow"/>
          <w:i/>
          <w:iCs/>
          <w:noProof/>
          <w:sz w:val="16"/>
          <w:szCs w:val="16"/>
        </w:rPr>
        <w:t>BLADIMIR JOSE DIAZ DIAZ</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4C524" w14:textId="77777777" w:rsidR="007303DD" w:rsidRDefault="007303DD">
      <w:r>
        <w:separator/>
      </w:r>
    </w:p>
  </w:endnote>
  <w:endnote w:type="continuationSeparator" w:id="0">
    <w:p w14:paraId="400E35D6" w14:textId="77777777" w:rsidR="007303DD" w:rsidRDefault="00730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96F13" w14:textId="77777777" w:rsidR="007303DD" w:rsidRDefault="007303DD">
      <w:r>
        <w:separator/>
      </w:r>
    </w:p>
  </w:footnote>
  <w:footnote w:type="continuationSeparator" w:id="0">
    <w:p w14:paraId="32D274E6" w14:textId="77777777" w:rsidR="007303DD" w:rsidRDefault="00730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0888711B"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80680B" w:rsidRPr="0080680B">
      <w:rPr>
        <w:rFonts w:ascii="Arial Narrow" w:hAnsi="Arial Narrow" w:cs="Arial"/>
        <w:b/>
        <w:bCs/>
      </w:rPr>
      <w:t>0168368</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w:t>
    </w:r>
    <w:r w:rsidR="00556580">
      <w:rPr>
        <w:rFonts w:ascii="Arial Narrow" w:hAnsi="Arial Narrow" w:cs="Arial"/>
        <w:b/>
        <w:bCs/>
      </w:rPr>
      <w:t>2</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0CD"/>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331F"/>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944"/>
    <w:rsid w:val="00107ED7"/>
    <w:rsid w:val="001108E9"/>
    <w:rsid w:val="00110E61"/>
    <w:rsid w:val="001128BA"/>
    <w:rsid w:val="0011369E"/>
    <w:rsid w:val="00113859"/>
    <w:rsid w:val="00113F12"/>
    <w:rsid w:val="001163CE"/>
    <w:rsid w:val="00117B4A"/>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94B60"/>
    <w:rsid w:val="001A1399"/>
    <w:rsid w:val="001A15A6"/>
    <w:rsid w:val="001A1BB2"/>
    <w:rsid w:val="001A2635"/>
    <w:rsid w:val="001A29A1"/>
    <w:rsid w:val="001A4EAC"/>
    <w:rsid w:val="001A5140"/>
    <w:rsid w:val="001A52A3"/>
    <w:rsid w:val="001A5383"/>
    <w:rsid w:val="001A7E9E"/>
    <w:rsid w:val="001B0DA2"/>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5378"/>
    <w:rsid w:val="001D6E5A"/>
    <w:rsid w:val="001D706C"/>
    <w:rsid w:val="001D776F"/>
    <w:rsid w:val="001D7CD4"/>
    <w:rsid w:val="001E1D31"/>
    <w:rsid w:val="001E2383"/>
    <w:rsid w:val="001E25D7"/>
    <w:rsid w:val="001E26C9"/>
    <w:rsid w:val="001E3DC8"/>
    <w:rsid w:val="001E5682"/>
    <w:rsid w:val="001E6000"/>
    <w:rsid w:val="001F22FE"/>
    <w:rsid w:val="00200213"/>
    <w:rsid w:val="0020160A"/>
    <w:rsid w:val="00201709"/>
    <w:rsid w:val="00203EDF"/>
    <w:rsid w:val="0020468B"/>
    <w:rsid w:val="00206792"/>
    <w:rsid w:val="00207155"/>
    <w:rsid w:val="00210A11"/>
    <w:rsid w:val="00210A9C"/>
    <w:rsid w:val="00211693"/>
    <w:rsid w:val="00212185"/>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45C8F"/>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F025E"/>
    <w:rsid w:val="002F2634"/>
    <w:rsid w:val="002F3562"/>
    <w:rsid w:val="002F4098"/>
    <w:rsid w:val="002F5D87"/>
    <w:rsid w:val="002F6134"/>
    <w:rsid w:val="002F77B8"/>
    <w:rsid w:val="00300609"/>
    <w:rsid w:val="00301CB4"/>
    <w:rsid w:val="0030254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9E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764"/>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408"/>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BA5"/>
    <w:rsid w:val="00407E53"/>
    <w:rsid w:val="00411B86"/>
    <w:rsid w:val="004122DB"/>
    <w:rsid w:val="0041241C"/>
    <w:rsid w:val="00412E60"/>
    <w:rsid w:val="004132C7"/>
    <w:rsid w:val="00414242"/>
    <w:rsid w:val="004142EC"/>
    <w:rsid w:val="004165E0"/>
    <w:rsid w:val="00416E4A"/>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371F"/>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1F2B"/>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477CF"/>
    <w:rsid w:val="005521FA"/>
    <w:rsid w:val="005529A3"/>
    <w:rsid w:val="00552A76"/>
    <w:rsid w:val="00553984"/>
    <w:rsid w:val="0055469E"/>
    <w:rsid w:val="00556580"/>
    <w:rsid w:val="005567B6"/>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898"/>
    <w:rsid w:val="00580CF7"/>
    <w:rsid w:val="00581493"/>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10"/>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2D71"/>
    <w:rsid w:val="00675673"/>
    <w:rsid w:val="006807F5"/>
    <w:rsid w:val="00680FFF"/>
    <w:rsid w:val="00682F0C"/>
    <w:rsid w:val="0068490C"/>
    <w:rsid w:val="006849CC"/>
    <w:rsid w:val="00685C57"/>
    <w:rsid w:val="006867B1"/>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64E9"/>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263D"/>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03DD"/>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680B"/>
    <w:rsid w:val="00807D8A"/>
    <w:rsid w:val="00810F46"/>
    <w:rsid w:val="008123FF"/>
    <w:rsid w:val="008133A0"/>
    <w:rsid w:val="00813CCB"/>
    <w:rsid w:val="00814D27"/>
    <w:rsid w:val="008150B4"/>
    <w:rsid w:val="0081521A"/>
    <w:rsid w:val="00816020"/>
    <w:rsid w:val="00816AA9"/>
    <w:rsid w:val="0082026E"/>
    <w:rsid w:val="008213DA"/>
    <w:rsid w:val="0082301B"/>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96E4E"/>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384F"/>
    <w:rsid w:val="00946517"/>
    <w:rsid w:val="00950DC3"/>
    <w:rsid w:val="00951DE3"/>
    <w:rsid w:val="00954D3C"/>
    <w:rsid w:val="00955F3B"/>
    <w:rsid w:val="009607E8"/>
    <w:rsid w:val="00960D8C"/>
    <w:rsid w:val="0096235E"/>
    <w:rsid w:val="00964069"/>
    <w:rsid w:val="009650B4"/>
    <w:rsid w:val="009701B2"/>
    <w:rsid w:val="00970A4D"/>
    <w:rsid w:val="00971B66"/>
    <w:rsid w:val="00973565"/>
    <w:rsid w:val="00974885"/>
    <w:rsid w:val="00974A7D"/>
    <w:rsid w:val="00976433"/>
    <w:rsid w:val="0097683D"/>
    <w:rsid w:val="00976D21"/>
    <w:rsid w:val="00977C0A"/>
    <w:rsid w:val="00980962"/>
    <w:rsid w:val="00981A67"/>
    <w:rsid w:val="00983A9E"/>
    <w:rsid w:val="009844DF"/>
    <w:rsid w:val="00985533"/>
    <w:rsid w:val="00985631"/>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684"/>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1378"/>
    <w:rsid w:val="00A333DE"/>
    <w:rsid w:val="00A34D6A"/>
    <w:rsid w:val="00A34F04"/>
    <w:rsid w:val="00A36099"/>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2F20"/>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0CAF"/>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42A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831"/>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29DD"/>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4C18"/>
    <w:rsid w:val="00C45F87"/>
    <w:rsid w:val="00C47FE3"/>
    <w:rsid w:val="00C51535"/>
    <w:rsid w:val="00C56795"/>
    <w:rsid w:val="00C5737E"/>
    <w:rsid w:val="00C6262E"/>
    <w:rsid w:val="00C62899"/>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65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8C"/>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1087"/>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856"/>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TotalTime>
  <Pages>2</Pages>
  <Words>793</Words>
  <Characters>4366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8</cp:revision>
  <cp:lastPrinted>2023-12-04T17:03:00Z</cp:lastPrinted>
  <dcterms:created xsi:type="dcterms:W3CDTF">2025-12-02T16:09:00Z</dcterms:created>
  <dcterms:modified xsi:type="dcterms:W3CDTF">2025-12-03T13:21:00Z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